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8F656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KYNGESMYLLE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19BEFE16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Oxford.</w:t>
      </w:r>
    </w:p>
    <w:p w14:paraId="4F265859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D183DAE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602EC89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Darnall of Oxford(q.v.) were granted the subsidy and </w:t>
      </w:r>
      <w:proofErr w:type="gramStart"/>
      <w:r>
        <w:rPr>
          <w:rFonts w:ascii="Times New Roman" w:hAnsi="Times New Roman" w:cs="Times New Roman"/>
          <w:sz w:val="24"/>
          <w:szCs w:val="24"/>
        </w:rPr>
        <w:t>alnage</w:t>
      </w:r>
      <w:proofErr w:type="gramEnd"/>
    </w:p>
    <w:p w14:paraId="69394A0A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of cloths for sale in Oxfordshire and Berkshire from last Easter during the King’s</w:t>
      </w:r>
    </w:p>
    <w:p w14:paraId="55DA4EA7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pleasure.    (C.F.R. 1405-13 p.138)</w:t>
      </w:r>
    </w:p>
    <w:p w14:paraId="33084186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EC677E3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EF220DE" w14:textId="77777777" w:rsidR="00154761" w:rsidRDefault="00154761" w:rsidP="00154761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2022</w:t>
      </w:r>
    </w:p>
    <w:p w14:paraId="2EDE2B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7A4C" w14:textId="77777777" w:rsidR="00154761" w:rsidRDefault="00154761" w:rsidP="009139A6">
      <w:r>
        <w:separator/>
      </w:r>
    </w:p>
  </w:endnote>
  <w:endnote w:type="continuationSeparator" w:id="0">
    <w:p w14:paraId="5AE58B41" w14:textId="77777777" w:rsidR="00154761" w:rsidRDefault="001547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D9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46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CD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BAE40" w14:textId="77777777" w:rsidR="00154761" w:rsidRDefault="00154761" w:rsidP="009139A6">
      <w:r>
        <w:separator/>
      </w:r>
    </w:p>
  </w:footnote>
  <w:footnote w:type="continuationSeparator" w:id="0">
    <w:p w14:paraId="736095D2" w14:textId="77777777" w:rsidR="00154761" w:rsidRDefault="001547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82D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B4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03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61"/>
    <w:rsid w:val="000666E0"/>
    <w:rsid w:val="0015476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CE88F"/>
  <w15:chartTrackingRefBased/>
  <w15:docId w15:val="{A939943B-6267-403B-AF17-C62E6F90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76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2023-07-07T18:00:00Z</dcterms:created>
  <dcterms:modified xsi:type="dcterms:W3CDTF">2023-07-07T18:01:00Z</dcterms:modified>
</cp:coreProperties>
</file>